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64F0A92D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DAF-CM-2022-00</w:t>
                                    </w:r>
                                    <w:r w:rsidR="00AE54A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7058F3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  <w:p w14:paraId="74C73DA4" w14:textId="77777777" w:rsidR="007058F3" w:rsidRDefault="007058F3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64F0A92D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DAF-CM-2022-00</w:t>
                              </w:r>
                              <w:r w:rsidR="00AE54A7">
                                <w:rPr>
                                  <w:rStyle w:val="Style2"/>
                                </w:rPr>
                                <w:t>5</w:t>
                              </w:r>
                              <w:r w:rsidR="007058F3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  <w:p w14:paraId="74C73DA4" w14:textId="77777777" w:rsidR="007058F3" w:rsidRDefault="007058F3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7058F3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774C86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7058F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774C8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058F3">
                              <w:fldChar w:fldCharType="begin"/>
                            </w:r>
                            <w:r w:rsidR="007058F3">
                              <w:instrText xml:space="preserve"> NUMPAGES   \* MERGEFORMAT </w:instrText>
                            </w:r>
                            <w:r w:rsidR="007058F3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058F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206D0D-DBC8-48D1-887C-0183020897E2}">
  <ds:schemaRefs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6d0ed0c3-5985-4eca-a33b-383541a093dd"/>
    <ds:schemaRef ds:uri="d1207536-9e68-4e3e-aeed-b740370baf1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3</cp:revision>
  <cp:lastPrinted>2011-03-04T18:41:00Z</cp:lastPrinted>
  <dcterms:created xsi:type="dcterms:W3CDTF">2022-07-14T15:30:00Z</dcterms:created>
  <dcterms:modified xsi:type="dcterms:W3CDTF">2022-08-03T15:08:00Z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